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986AF0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bookmarkStart w:id="0" w:name="_GoBack"/>
      <w:bookmarkEnd w:id="0"/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B9215B">
        <w:rPr>
          <w:b/>
          <w:sz w:val="24"/>
          <w:szCs w:val="24"/>
        </w:rPr>
        <w:t>5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B9215B" w:rsidRPr="00B9215B">
        <w:rPr>
          <w:b/>
          <w:sz w:val="28"/>
          <w:szCs w:val="28"/>
        </w:rPr>
        <w:t>R1-2106266</w:t>
      </w:r>
    </w:p>
    <w:p w14:paraId="7CB45193" w14:textId="709AB499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-meeting</w:t>
      </w:r>
      <w:r w:rsidR="001E41F3" w:rsidRPr="001313A8">
        <w:rPr>
          <w:b/>
          <w:sz w:val="24"/>
          <w:szCs w:val="24"/>
        </w:rPr>
        <w:t xml:space="preserve">, </w:t>
      </w:r>
      <w:r w:rsidRPr="00B9215B">
        <w:rPr>
          <w:b/>
          <w:sz w:val="24"/>
          <w:szCs w:val="24"/>
        </w:rPr>
        <w:t>May 10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56148" w:rsidR="001E41F3" w:rsidRPr="00745C64" w:rsidRDefault="00745C64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0</w:t>
            </w:r>
            <w:r w:rsidR="00B9215B">
              <w:rPr>
                <w:rFonts w:cs="Arial"/>
                <w:b/>
                <w:color w:val="000000"/>
                <w:sz w:val="28"/>
                <w:szCs w:val="28"/>
              </w:rPr>
              <w:t>19</w:t>
            </w: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F8D7F" w:rsidR="001E41F3" w:rsidRPr="001313A8" w:rsidRDefault="00A113A3" w:rsidP="00B9215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B9215B">
              <w:rPr>
                <w:b/>
                <w:sz w:val="28"/>
                <w:szCs w:val="28"/>
              </w:rPr>
              <w:t>2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BD92E" w:rsidR="001E41F3" w:rsidRDefault="0074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13A8">
                <w:t>NR_newRAT-Core</w:t>
              </w:r>
              <w:r w:rsidR="001313A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A3135" w:rsidR="001E41F3" w:rsidRDefault="00A113A3" w:rsidP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9215B">
              <w:t>5</w:t>
            </w:r>
            <w:r>
              <w:t>-</w:t>
            </w:r>
            <w:r w:rsidR="00B9215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1B6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2C5F0910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(V15.12.0)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6299FCF5" w:rsidR="00B9215B" w:rsidRPr="00DC5C42" w:rsidRDefault="00B9215B" w:rsidP="00384FCF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DC5C42">
                    <w:rPr>
                      <w:lang w:eastAsia="zh-TW"/>
                    </w:rPr>
    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    </w:r>
                </w:p>
              </w:tc>
            </w:tr>
          </w:tbl>
          <w:p w14:paraId="547F13EE" w14:textId="77777777" w:rsidR="00DC5C42" w:rsidRDefault="00DC5C42" w:rsidP="00DC5C42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>by TC-RNTI</w:t>
            </w:r>
            <w:r w:rsidRPr="00B9215B">
              <w:rPr>
                <w:rFonts w:ascii="Arial" w:hAnsi="Arial" w:cs="Arial"/>
                <w:lang w:eastAsia="zh-TW"/>
              </w:rPr>
              <w:t xml:space="preserve"> are not currently included in the restriction. These are dynamically scheduled PUSCHs, and the UE behaviour is identical to PUSCHs scheduled </w:t>
            </w:r>
            <w:r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708AA7DE" w14:textId="1D5BC833" w:rsidR="00B07AC7" w:rsidRPr="00C76AD7" w:rsidRDefault="00DC5C42" w:rsidP="00DC5C42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957695">
              <w:rPr>
                <w:rFonts w:ascii="Arial" w:hAnsi="Arial" w:cs="Arial"/>
                <w:lang w:eastAsia="zh-TW"/>
              </w:rPr>
              <w:t xml:space="preserve"> </w:t>
            </w:r>
            <w:r w:rsidR="00957695" w:rsidRPr="00957695">
              <w:rPr>
                <w:rFonts w:ascii="Arial" w:hAnsi="Arial" w:cs="Arial"/>
                <w:lang w:eastAsia="zh-TW"/>
              </w:rPr>
              <w:t>based on email discussions [105-e-NR-7.1CRs-07], and as agreed in R1-2106268,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>DCI with CRC scrambled by TC-RNTI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7D498" w:rsidR="001F2B9A" w:rsidRDefault="00DC5C42" w:rsidP="00B9215B">
            <w:pPr>
              <w:pStyle w:val="CRCoverPage"/>
              <w:spacing w:after="0"/>
              <w:ind w:left="100"/>
            </w:pPr>
            <w:r>
              <w:t xml:space="preserve">In Clause 6.1, </w:t>
            </w:r>
            <w:r w:rsidRPr="001C6999">
              <w:t>based on email discussions [105-e-NR-7.1CRs-07], and as agreed in R1-2106268</w:t>
            </w:r>
            <w:r>
              <w:t xml:space="preserve">, </w:t>
            </w:r>
            <w:r w:rsidRPr="00B9215B">
              <w:t xml:space="preserve">DCI with CRC scrambled by TC-RNTI </w:t>
            </w:r>
            <w:r>
              <w:t>is added to</w:t>
            </w:r>
            <w:r w:rsidRPr="00B9215B">
              <w:t xml:space="preserve"> the back-to-back PUSCHs scheduling restriction.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EA58A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2" w:name="_Toc11352138"/>
      <w:bookmarkStart w:id="3" w:name="_Toc20318028"/>
      <w:bookmarkStart w:id="4" w:name="_Toc27299926"/>
      <w:bookmarkStart w:id="5" w:name="_Toc36117436"/>
      <w:bookmarkStart w:id="6" w:name="_Toc44515928"/>
      <w:bookmarkStart w:id="7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6C30E0F5" w:rsidR="00B9215B" w:rsidRDefault="00B9215B" w:rsidP="00B9215B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</w:t>
      </w:r>
      <w:r w:rsidRPr="00484022">
        <w:rPr>
          <w:color w:val="000000" w:themeColor="text1"/>
        </w:rPr>
        <w:t xml:space="preserve">DCI format scheduling a PUSCH </w:t>
      </w:r>
      <w:r>
        <w:rPr>
          <w:color w:val="000000"/>
        </w:rPr>
        <w:t>transmit the corresponding PU</w:t>
      </w:r>
      <w:r w:rsidRPr="0048482F">
        <w:rPr>
          <w:color w:val="000000"/>
        </w:rPr>
        <w:t xml:space="preserve">SCH </w:t>
      </w:r>
      <w:r w:rsidRPr="00484022">
        <w:rPr>
          <w:color w:val="000000"/>
        </w:rPr>
        <w:t xml:space="preserve">unless the UE does not generate a transport block as described in [10, TS38.321] and there is no PUCCH with CSI/HARQ-ACK that overlaps in time with the PUSCH. In this release of the specification, the UE behavior is undefined if there would be a PUCCH with CSI/HARQ-ACK overlapping in time with a PUSCH scheduled by a DCI format and if the UE does not generate a transport block as described in [10, TS38.321] when </w:t>
      </w:r>
      <w:r w:rsidRPr="00484022">
        <w:rPr>
          <w:i/>
          <w:color w:val="000000"/>
        </w:rPr>
        <w:t>skipUplinkTxDynamic</w:t>
      </w:r>
      <w:r w:rsidRPr="00484022">
        <w:rPr>
          <w:color w:val="000000"/>
        </w:rPr>
        <w:t xml:space="preserve"> provided by higher layers is set to </w:t>
      </w:r>
      <w:r w:rsidRPr="00876656">
        <w:rPr>
          <w:i/>
          <w:color w:val="000000"/>
        </w:rPr>
        <w:t>true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r w:rsidRPr="00A31FCA">
        <w:rPr>
          <w:color w:val="000000"/>
        </w:rPr>
        <w:t>reportQuantity</w:t>
      </w:r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CSI-ReportConfig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ins w:id="8" w:author="Mohammed Al-Imari" w:date="2021-05-27T01:07:00Z">
        <w:r w:rsidRPr="00394D79">
  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  </w:r>
        <w:r>
          <w:t xml:space="preserve"> </w:t>
        </w:r>
      </w:ins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163C4" w14:textId="77777777" w:rsidR="00F4431A" w:rsidRDefault="00F4431A">
      <w:r>
        <w:separator/>
      </w:r>
    </w:p>
  </w:endnote>
  <w:endnote w:type="continuationSeparator" w:id="0">
    <w:p w14:paraId="5117155C" w14:textId="77777777" w:rsidR="00F4431A" w:rsidRDefault="00F4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D3F68" w14:textId="77777777" w:rsidR="00F4431A" w:rsidRDefault="00F4431A">
      <w:r>
        <w:separator/>
      </w:r>
    </w:p>
  </w:footnote>
  <w:footnote w:type="continuationSeparator" w:id="0">
    <w:p w14:paraId="03B05D05" w14:textId="77777777" w:rsidR="00F4431A" w:rsidRDefault="00F44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6C9E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84FCF"/>
    <w:rsid w:val="003A67B7"/>
    <w:rsid w:val="003E1A36"/>
    <w:rsid w:val="00410371"/>
    <w:rsid w:val="004242F1"/>
    <w:rsid w:val="0045484B"/>
    <w:rsid w:val="00495476"/>
    <w:rsid w:val="004B75B7"/>
    <w:rsid w:val="004D2C6D"/>
    <w:rsid w:val="004F2E9A"/>
    <w:rsid w:val="0051580D"/>
    <w:rsid w:val="00547111"/>
    <w:rsid w:val="0056799B"/>
    <w:rsid w:val="00592D74"/>
    <w:rsid w:val="005C7F8A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45C64"/>
    <w:rsid w:val="00752983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57695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85421"/>
    <w:rsid w:val="00A944D0"/>
    <w:rsid w:val="00AA2CBC"/>
    <w:rsid w:val="00AC5820"/>
    <w:rsid w:val="00AD1CD8"/>
    <w:rsid w:val="00B07AC7"/>
    <w:rsid w:val="00B258BB"/>
    <w:rsid w:val="00B67B97"/>
    <w:rsid w:val="00B9215B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C5C42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4431A"/>
    <w:rsid w:val="00FB6386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FE98F-5DDB-4630-9C70-5D036232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R1-2106266</dc:title>
  <dc:subject/>
  <dc:creator/>
  <cp:keywords/>
  <cp:lastModifiedBy>Mohammed Al-Imari</cp:lastModifiedBy>
  <cp:revision>9</cp:revision>
  <cp:lastPrinted>1899-12-31T23:00:00Z</cp:lastPrinted>
  <dcterms:created xsi:type="dcterms:W3CDTF">2021-05-26T23:39:00Z</dcterms:created>
  <dcterms:modified xsi:type="dcterms:W3CDTF">2021-05-27T12:33:00Z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